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A5B60" w14:textId="66D79058" w:rsidR="00721A5B" w:rsidRPr="009E5371" w:rsidRDefault="009E5371">
      <w:pPr>
        <w:rPr>
          <w:sz w:val="48"/>
          <w:szCs w:val="48"/>
          <w:lang w:val="en-US"/>
        </w:rPr>
      </w:pPr>
      <w:r w:rsidRPr="009E5371">
        <w:rPr>
          <w:lang w:val="en-US"/>
        </w:rPr>
        <w:t>NEXT LEVEL</w:t>
      </w:r>
      <w:r>
        <w:rPr>
          <w:lang w:val="en-US"/>
        </w:rPr>
        <w:t xml:space="preserve"> </w:t>
      </w:r>
      <w:r w:rsidRPr="009E5371">
        <w:rPr>
          <w:lang w:val="en-US"/>
        </w:rPr>
        <w:t>HANDWERK</w:t>
      </w:r>
      <w:r w:rsidRPr="009E5371">
        <w:rPr>
          <w:sz w:val="48"/>
          <w:szCs w:val="48"/>
          <w:lang w:val="en-US"/>
        </w:rPr>
        <w:br/>
        <w:t>Social Media Post 01</w:t>
      </w:r>
      <w:r w:rsidR="0073501E">
        <w:rPr>
          <w:sz w:val="48"/>
          <w:szCs w:val="48"/>
          <w:lang w:val="en-US"/>
        </w:rPr>
        <w:t>32</w:t>
      </w:r>
      <w:r w:rsidRPr="009E5371">
        <w:rPr>
          <w:sz w:val="48"/>
          <w:szCs w:val="48"/>
          <w:lang w:val="en-US"/>
        </w:rPr>
        <w:t xml:space="preserve"> </w:t>
      </w:r>
      <w:r>
        <w:rPr>
          <w:sz w:val="48"/>
          <w:szCs w:val="48"/>
          <w:lang w:val="en-US"/>
        </w:rPr>
        <w:br/>
      </w:r>
      <w:r w:rsidR="007406CC">
        <w:rPr>
          <w:sz w:val="28"/>
          <w:szCs w:val="28"/>
          <w:lang w:val="en-US"/>
        </w:rPr>
        <w:t>1</w:t>
      </w:r>
      <w:r w:rsidR="0073501E">
        <w:rPr>
          <w:sz w:val="28"/>
          <w:szCs w:val="28"/>
          <w:lang w:val="en-US"/>
        </w:rPr>
        <w:t>6</w:t>
      </w:r>
      <w:r w:rsidR="007406CC">
        <w:rPr>
          <w:sz w:val="28"/>
          <w:szCs w:val="28"/>
          <w:lang w:val="en-US"/>
        </w:rPr>
        <w:t>.0</w:t>
      </w:r>
      <w:r w:rsidR="0073501E">
        <w:rPr>
          <w:sz w:val="28"/>
          <w:szCs w:val="28"/>
          <w:lang w:val="en-US"/>
        </w:rPr>
        <w:t>5</w:t>
      </w:r>
      <w:r w:rsidR="007406CC">
        <w:rPr>
          <w:sz w:val="28"/>
          <w:szCs w:val="28"/>
          <w:lang w:val="en-US"/>
        </w:rPr>
        <w:t>.2025</w:t>
      </w:r>
    </w:p>
    <w:p w14:paraId="59B047D1" w14:textId="77777777" w:rsidR="009E5371" w:rsidRPr="009E5371" w:rsidRDefault="009E5371">
      <w:pPr>
        <w:rPr>
          <w:lang w:val="en-US"/>
        </w:rPr>
      </w:pPr>
    </w:p>
    <w:p w14:paraId="5AC003E0" w14:textId="77777777" w:rsidR="009E5371" w:rsidRPr="009E5371" w:rsidRDefault="009E5371">
      <w:pPr>
        <w:rPr>
          <w:sz w:val="32"/>
          <w:szCs w:val="32"/>
          <w:lang w:val="en-US"/>
        </w:rPr>
      </w:pPr>
      <w:r w:rsidRPr="009E5371">
        <w:rPr>
          <w:sz w:val="32"/>
          <w:szCs w:val="32"/>
          <w:lang w:val="en-US"/>
        </w:rPr>
        <w:t>Facebook:</w:t>
      </w:r>
    </w:p>
    <w:p w14:paraId="1DAEBCCA" w14:textId="77777777" w:rsidR="007A63B9" w:rsidRDefault="007A63B9" w:rsidP="007A63B9">
      <w:r>
        <w:t xml:space="preserve">Was Azubis wirklich wollen! </w:t>
      </w:r>
      <w:r w:rsidRPr="00DF1D3D">
        <w:rPr>
          <w:rFonts w:ascii="Segoe UI Emoji" w:hAnsi="Segoe UI Emoji" w:cs="Segoe UI Emoji"/>
        </w:rPr>
        <w:t>📢</w:t>
      </w:r>
    </w:p>
    <w:p w14:paraId="538D6560" w14:textId="77777777" w:rsidR="007A63B9" w:rsidRDefault="007A63B9" w:rsidP="007A63B9">
      <w:r>
        <w:t>Gen Z packt aus: In Staffel 2 von „Lea &amp; Marta fragen nach“ reden wir mit jungen Menschen im Handwerk – ehrlich, ungefiltert, überraschend.</w:t>
      </w:r>
      <w:r w:rsidRPr="0032148A">
        <w:rPr>
          <w:rFonts w:ascii="Segoe UI Emoji" w:hAnsi="Segoe UI Emoji" w:cs="Segoe UI Emoji"/>
        </w:rPr>
        <w:t xml:space="preserve"> 💡</w:t>
      </w:r>
    </w:p>
    <w:p w14:paraId="72770577" w14:textId="77777777" w:rsidR="007A63B9" w:rsidRDefault="007A63B9" w:rsidP="007A63B9">
      <w:r>
        <w:t>Wir haben eine Rangliste der wichtigsten Kriterien erstellt, die Azubis von ihren Arbeitgebern erwarten – und ein paar Ergebnisse sind wirklich überraschend!</w:t>
      </w:r>
      <w:r w:rsidRPr="0032148A">
        <w:rPr>
          <w:rFonts w:ascii="Segoe UI Emoji" w:hAnsi="Segoe UI Emoji" w:cs="Segoe UI Emoji"/>
        </w:rPr>
        <w:t xml:space="preserve"> 💥</w:t>
      </w:r>
    </w:p>
    <w:p w14:paraId="7E6F6BF8" w14:textId="3F13118F" w:rsidR="007A63B9" w:rsidRDefault="007A63B9" w:rsidP="007A63B9">
      <w:r>
        <w:t>Ihr wollt mehr erfahren? Dann schaut auf unserem Blog vorbei</w:t>
      </w:r>
      <w:r w:rsidR="00AE53A1">
        <w:t xml:space="preserve">: </w:t>
      </w:r>
      <w:r w:rsidRPr="004544A1">
        <w:t>https://www.nextlevelhandwerk.de/2025/05/12/exklusiv-was-azubis-wirklich-wollen/</w:t>
      </w:r>
    </w:p>
    <w:p w14:paraId="138E0853" w14:textId="77777777" w:rsidR="007A63B9" w:rsidRPr="00F21DBF" w:rsidRDefault="007A63B9" w:rsidP="007A63B9">
      <w:r w:rsidRPr="00E57D01">
        <w:t>#NextLevelHandwerk #</w:t>
      </w:r>
      <w:r>
        <w:t>LeaUndMartaFragenNach</w:t>
      </w:r>
      <w:r w:rsidRPr="00E57D01">
        <w:t xml:space="preserve"> #Fachkräftemangel #Handwerk #Ausbildung #Arbeitgeberattraktivität #Nachwuchsgewinnen</w:t>
      </w:r>
      <w:r>
        <w:t xml:space="preserve"> #Auswertung</w:t>
      </w:r>
    </w:p>
    <w:p w14:paraId="15C8DA4A" w14:textId="77777777" w:rsidR="009E5371" w:rsidRDefault="009E5371" w:rsidP="009E5371"/>
    <w:p w14:paraId="556B1515" w14:textId="77777777" w:rsidR="009E5371" w:rsidRPr="009E5371" w:rsidRDefault="009E5371" w:rsidP="009E5371">
      <w:pPr>
        <w:rPr>
          <w:sz w:val="32"/>
          <w:szCs w:val="32"/>
        </w:rPr>
      </w:pPr>
      <w:r w:rsidRPr="009E5371">
        <w:rPr>
          <w:sz w:val="32"/>
          <w:szCs w:val="32"/>
        </w:rPr>
        <w:t>Instagram:</w:t>
      </w:r>
    </w:p>
    <w:p w14:paraId="0B5D3EB0" w14:textId="77777777" w:rsidR="00027E56" w:rsidRDefault="00027E56" w:rsidP="00027E56">
      <w:r>
        <w:t xml:space="preserve">Was Azubis wirklich wollen! </w:t>
      </w:r>
      <w:r w:rsidRPr="00DF1D3D">
        <w:rPr>
          <w:rFonts w:ascii="Segoe UI Emoji" w:hAnsi="Segoe UI Emoji" w:cs="Segoe UI Emoji"/>
        </w:rPr>
        <w:t>📢</w:t>
      </w:r>
    </w:p>
    <w:p w14:paraId="133AA03C" w14:textId="77777777" w:rsidR="00027E56" w:rsidRDefault="00027E56" w:rsidP="00027E56">
      <w:r>
        <w:t>Gen Z packt aus: In Staffel 2 von „Lea &amp; Marta fragen nach“ reden wir mit jungen Menschen im Handwerk – ehrlich, ungefiltert, überraschend.</w:t>
      </w:r>
      <w:r w:rsidRPr="0032148A">
        <w:rPr>
          <w:rFonts w:ascii="Segoe UI Emoji" w:hAnsi="Segoe UI Emoji" w:cs="Segoe UI Emoji"/>
        </w:rPr>
        <w:t xml:space="preserve"> 💡</w:t>
      </w:r>
    </w:p>
    <w:p w14:paraId="4B21DD69" w14:textId="77777777" w:rsidR="00027E56" w:rsidRDefault="00027E56" w:rsidP="00027E56">
      <w:r>
        <w:t>Wir haben eine Rangliste der wichtigsten Kriterien erstellt, die Azubis von ihren Arbeitgebern erwarten – und ein paar Ergebnisse sind wirklich überraschend!</w:t>
      </w:r>
      <w:r w:rsidRPr="0032148A">
        <w:rPr>
          <w:rFonts w:ascii="Segoe UI Emoji" w:hAnsi="Segoe UI Emoji" w:cs="Segoe UI Emoji"/>
        </w:rPr>
        <w:t xml:space="preserve"> 💥</w:t>
      </w:r>
    </w:p>
    <w:p w14:paraId="6D37E726" w14:textId="77777777" w:rsidR="00027E56" w:rsidRDefault="00027E56" w:rsidP="00027E56">
      <w:r>
        <w:t>Ihr wollt mehr erfahren? Dann schaut auf unserem Blog vorbei. Link in Bio.</w:t>
      </w:r>
      <w:r w:rsidRPr="003404AD">
        <w:t xml:space="preserve"> </w:t>
      </w:r>
      <w:r w:rsidRPr="003404AD">
        <w:rPr>
          <w:rFonts w:ascii="Segoe UI Emoji" w:hAnsi="Segoe UI Emoji" w:cs="Segoe UI Emoji"/>
        </w:rPr>
        <w:t>☝️</w:t>
      </w:r>
    </w:p>
    <w:p w14:paraId="1451C2E5" w14:textId="77777777" w:rsidR="00027E56" w:rsidRPr="00F21DBF" w:rsidRDefault="00027E56" w:rsidP="00027E56">
      <w:r w:rsidRPr="00E57D01">
        <w:t>#NextLevelHandwerk #</w:t>
      </w:r>
      <w:r>
        <w:t>LeaUndMartaFragenNach</w:t>
      </w:r>
      <w:r w:rsidRPr="00E57D01">
        <w:t xml:space="preserve"> #Fachkräftemangel #Handwerk #Ausbildung #Arbeitgeberattraktivität #Nachwuchsgewinnen</w:t>
      </w:r>
      <w:r>
        <w:t xml:space="preserve"> #Auswertung</w:t>
      </w:r>
    </w:p>
    <w:p w14:paraId="4D0AF993" w14:textId="77777777" w:rsidR="009E5371" w:rsidRDefault="009E5371" w:rsidP="009E5371"/>
    <w:p w14:paraId="3915654D" w14:textId="77777777" w:rsidR="009E5371" w:rsidRPr="009E5371" w:rsidRDefault="009E5371" w:rsidP="009E5371">
      <w:pPr>
        <w:rPr>
          <w:sz w:val="32"/>
          <w:szCs w:val="32"/>
        </w:rPr>
      </w:pPr>
      <w:r w:rsidRPr="009E5371">
        <w:rPr>
          <w:sz w:val="32"/>
          <w:szCs w:val="32"/>
        </w:rPr>
        <w:t>LinkedIn:</w:t>
      </w:r>
    </w:p>
    <w:p w14:paraId="0854A03B" w14:textId="77777777" w:rsidR="00307B65" w:rsidRDefault="00307B65" w:rsidP="00307B65">
      <w:pPr>
        <w:rPr>
          <w:rFonts w:ascii="Segoe UI Emoji" w:hAnsi="Segoe UI Emoji" w:cs="Segoe UI Emoji"/>
        </w:rPr>
      </w:pPr>
      <w:r>
        <w:t xml:space="preserve">Was Azubis wirklich wollen! </w:t>
      </w:r>
      <w:r w:rsidRPr="00DF1D3D">
        <w:rPr>
          <w:rFonts w:ascii="Segoe UI Emoji" w:hAnsi="Segoe UI Emoji" w:cs="Segoe UI Emoji"/>
        </w:rPr>
        <w:t>📢</w:t>
      </w:r>
    </w:p>
    <w:p w14:paraId="3193A24B" w14:textId="77777777" w:rsidR="00307B65" w:rsidRDefault="00307B65" w:rsidP="00307B65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>In Staffel 2 von „Lea &amp; Marta fragen nach“ sprechen wir mit jungen Menschen aus dem Handwerk – klar, ehrlich und überraschend.</w:t>
      </w:r>
    </w:p>
    <w:p w14:paraId="07C5ED31" w14:textId="77777777" w:rsidR="00307B65" w:rsidRDefault="00307B65" w:rsidP="00307B65">
      <w:r>
        <w:t>Menschen im Handwerk – ehrlich, ungefiltert, überraschend.</w:t>
      </w:r>
      <w:r w:rsidRPr="0032148A">
        <w:rPr>
          <w:rFonts w:ascii="Segoe UI Emoji" w:hAnsi="Segoe UI Emoji" w:cs="Segoe UI Emoji"/>
        </w:rPr>
        <w:t xml:space="preserve"> 💡</w:t>
      </w:r>
    </w:p>
    <w:p w14:paraId="4F293163" w14:textId="77777777" w:rsidR="00307B65" w:rsidRDefault="00307B65" w:rsidP="00307B65">
      <w:r>
        <w:t>Wir haben eine Rangliste der wichtigsten Kriterien erstellt, die Azubis von ihren Arbeitgebern erwarten – mit einigen überraschenden Antworten!</w:t>
      </w:r>
    </w:p>
    <w:p w14:paraId="7A5892D4" w14:textId="77777777" w:rsidR="00307B65" w:rsidRDefault="00307B65" w:rsidP="00307B65">
      <w:r>
        <w:lastRenderedPageBreak/>
        <w:t xml:space="preserve">Mehr dazu gibt es auf unseren Blog unter </w:t>
      </w:r>
      <w:r w:rsidRPr="004544A1">
        <w:t>https://www.nextlevelhandwerk.de/2025/05/12/exklusiv-was-azubis-wirklich-wollen/</w:t>
      </w:r>
    </w:p>
    <w:p w14:paraId="3305D67D" w14:textId="77777777" w:rsidR="00307B65" w:rsidRPr="00F21DBF" w:rsidRDefault="00307B65" w:rsidP="00307B65">
      <w:r w:rsidRPr="00E57D01">
        <w:t>#NextLevelHandwerk #</w:t>
      </w:r>
      <w:r>
        <w:t>LeaUndMartaFragenNach</w:t>
      </w:r>
      <w:r w:rsidRPr="00E57D01">
        <w:t xml:space="preserve"> #Fachkräftemangel #Handwerk #Ausbildung #Arbeitgeberattraktivität #Nachwuchsgewinnen</w:t>
      </w:r>
      <w:r>
        <w:t xml:space="preserve"> #Auswertung</w:t>
      </w:r>
    </w:p>
    <w:p w14:paraId="0BCC2D95" w14:textId="2EFBAE25" w:rsidR="009E5371" w:rsidRDefault="009E5371" w:rsidP="00307B65"/>
    <w:sectPr w:rsidR="009E53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6FF"/>
    <w:rsid w:val="00027E56"/>
    <w:rsid w:val="001C0230"/>
    <w:rsid w:val="00307B65"/>
    <w:rsid w:val="0031736B"/>
    <w:rsid w:val="006A2B89"/>
    <w:rsid w:val="006D7B79"/>
    <w:rsid w:val="00721A5B"/>
    <w:rsid w:val="0073501E"/>
    <w:rsid w:val="007406CC"/>
    <w:rsid w:val="007A63B9"/>
    <w:rsid w:val="008E7ADC"/>
    <w:rsid w:val="00940F16"/>
    <w:rsid w:val="009E5371"/>
    <w:rsid w:val="00AE53A1"/>
    <w:rsid w:val="00AF2716"/>
    <w:rsid w:val="00B216D2"/>
    <w:rsid w:val="00B84508"/>
    <w:rsid w:val="00CE5022"/>
    <w:rsid w:val="00EA26FF"/>
    <w:rsid w:val="00FF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0DC9A"/>
  <w15:chartTrackingRefBased/>
  <w15:docId w15:val="{AC9B1028-ED10-4F23-BC4C-AD15B6C43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216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ser\Gruenhandwerkdigital\MH%20-%20Team%20-%20Dokumente\07%20Next%20Level%20Handwerk\Social%20Media%20Posts\_Vorlage%20WORD%20Texte\Vorlage_Texte_Social-Media-Posts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ld xmlns="e141371c-3f14-4ea2-9d96-6c98d05fdf38" xsi:nil="true"/>
    <lcf76f155ced4ddcb4097134ff3c332f xmlns="e141371c-3f14-4ea2-9d96-6c98d05fdf38">
      <Terms xmlns="http://schemas.microsoft.com/office/infopath/2007/PartnerControls"/>
    </lcf76f155ced4ddcb4097134ff3c332f>
    <TaxCatchAll xmlns="c5cded05-a4b7-4133-a205-6b91dfb860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A25B9F964DBF48BCE4F35EA52DAB18" ma:contentTypeVersion="20" ma:contentTypeDescription="Ein neues Dokument erstellen." ma:contentTypeScope="" ma:versionID="2d9333c3e6671595a5db822f05ca9185">
  <xsd:schema xmlns:xsd="http://www.w3.org/2001/XMLSchema" xmlns:xs="http://www.w3.org/2001/XMLSchema" xmlns:p="http://schemas.microsoft.com/office/2006/metadata/properties" xmlns:ns2="e141371c-3f14-4ea2-9d96-6c98d05fdf38" xmlns:ns3="c5cded05-a4b7-4133-a205-6b91dfb86058" targetNamespace="http://schemas.microsoft.com/office/2006/metadata/properties" ma:root="true" ma:fieldsID="0f824a418ca78e7c4a4cba3cd1a49137" ns2:_="" ns3:_="">
    <xsd:import namespace="e141371c-3f14-4ea2-9d96-6c98d05fdf38"/>
    <xsd:import namespace="c5cded05-a4b7-4133-a205-6b91dfb860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Bild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1371c-3f14-4ea2-9d96-6c98d05fd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1b19ea0-8d77-4778-a66e-bca30021b0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Bild" ma:index="24" nillable="true" ma:displayName="Bild" ma:format="Thumbnail" ma:internalName="Bild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ded05-a4b7-4133-a205-6b91dfb8605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563c016-0c8c-4854-9388-049f334485eb}" ma:internalName="TaxCatchAll" ma:showField="CatchAllData" ma:web="c5cded05-a4b7-4133-a205-6b91dfb860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2187A1-8BD5-4B67-8FE5-FF08259C7F61}">
  <ds:schemaRefs>
    <ds:schemaRef ds:uri="http://schemas.microsoft.com/office/2006/metadata/properties"/>
    <ds:schemaRef ds:uri="http://schemas.microsoft.com/office/infopath/2007/PartnerControls"/>
    <ds:schemaRef ds:uri="e141371c-3f14-4ea2-9d96-6c98d05fdf38"/>
    <ds:schemaRef ds:uri="c5cded05-a4b7-4133-a205-6b91dfb86058"/>
  </ds:schemaRefs>
</ds:datastoreItem>
</file>

<file path=customXml/itemProps2.xml><?xml version="1.0" encoding="utf-8"?>
<ds:datastoreItem xmlns:ds="http://schemas.openxmlformats.org/officeDocument/2006/customXml" ds:itemID="{10B6BF63-3602-4A3D-9285-FC55FC0676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FC4E4B-CA99-4FA7-A2BF-2AD46E8F5D07}"/>
</file>

<file path=docProps/app.xml><?xml version="1.0" encoding="utf-8"?>
<Properties xmlns="http://schemas.openxmlformats.org/officeDocument/2006/extended-properties" xmlns:vt="http://schemas.openxmlformats.org/officeDocument/2006/docPropsVTypes">
  <Template>Vorlage_Texte_Social-Media-Posts</Template>
  <TotalTime>0</TotalTime>
  <Pages>2</Pages>
  <Words>258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Geiser</dc:creator>
  <cp:keywords/>
  <dc:description/>
  <cp:lastModifiedBy>Hannah Geiser</cp:lastModifiedBy>
  <cp:revision>7</cp:revision>
  <dcterms:created xsi:type="dcterms:W3CDTF">2025-05-16T12:33:00Z</dcterms:created>
  <dcterms:modified xsi:type="dcterms:W3CDTF">2025-05-16T12:36:00Z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0x01010066A25B9F964DBF48BCE4F35EA52DAB18</vt:lpwstr>
  </property>
  <property fmtid="{D5CDD505-2E9C-101B-9397-08002B2CF9AE}" pid="3" name="MediaServiceImageTags">
    <vt:lpwstr/>
  </property>
</Properties>
</file>